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83974F" w14:textId="77777777" w:rsidR="00B32C39" w:rsidRDefault="00B32C39" w:rsidP="00B32C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CAVE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fl.1407)</w:t>
      </w:r>
    </w:p>
    <w:p w14:paraId="675075A8" w14:textId="77777777" w:rsidR="00B32C39" w:rsidRDefault="00B32C39" w:rsidP="00B32C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Kent.</w:t>
      </w:r>
    </w:p>
    <w:p w14:paraId="14BEA492" w14:textId="77777777" w:rsidR="00B32C39" w:rsidRDefault="00B32C39" w:rsidP="00B32C39">
      <w:pPr>
        <w:rPr>
          <w:rFonts w:ascii="Times New Roman" w:hAnsi="Times New Roman" w:cs="Times New Roman"/>
          <w:sz w:val="24"/>
          <w:szCs w:val="24"/>
        </w:rPr>
      </w:pPr>
    </w:p>
    <w:p w14:paraId="70BC3626" w14:textId="77777777" w:rsidR="00B32C39" w:rsidRDefault="00B32C39" w:rsidP="00B32C39">
      <w:pPr>
        <w:rPr>
          <w:rFonts w:ascii="Times New Roman" w:hAnsi="Times New Roman" w:cs="Times New Roman"/>
          <w:sz w:val="24"/>
          <w:szCs w:val="24"/>
        </w:rPr>
      </w:pPr>
    </w:p>
    <w:p w14:paraId="7F764A16" w14:textId="77777777" w:rsidR="00B32C39" w:rsidRDefault="00B32C39" w:rsidP="00B32C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Oct.1407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joint </w:t>
      </w:r>
      <w:proofErr w:type="spellStart"/>
      <w:r>
        <w:rPr>
          <w:rFonts w:ascii="Times New Roman" w:hAnsi="Times New Roman" w:cs="Times New Roman"/>
          <w:sz w:val="24"/>
          <w:szCs w:val="24"/>
        </w:rPr>
        <w:t>mainpernor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for Roger </w:t>
      </w:r>
      <w:proofErr w:type="spellStart"/>
      <w:r>
        <w:rPr>
          <w:rFonts w:ascii="Times New Roman" w:hAnsi="Times New Roman" w:cs="Times New Roman"/>
          <w:sz w:val="24"/>
          <w:szCs w:val="24"/>
        </w:rPr>
        <w:t>Landeford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when he was </w:t>
      </w:r>
    </w:p>
    <w:p w14:paraId="7805189D" w14:textId="77777777" w:rsidR="00B32C39" w:rsidRDefault="00B32C39" w:rsidP="00B32C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granted the alnage and subsidy of cloths for sale in Kent for</w:t>
      </w:r>
    </w:p>
    <w:p w14:paraId="768E2B27" w14:textId="77777777" w:rsidR="00B32C39" w:rsidRDefault="00B32C39" w:rsidP="00B32C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seven years.    (C.F.R. 1405-13 p.98)</w:t>
      </w:r>
    </w:p>
    <w:p w14:paraId="471A7B91" w14:textId="77777777" w:rsidR="00B32C39" w:rsidRDefault="00B32C39" w:rsidP="00B32C39">
      <w:pPr>
        <w:rPr>
          <w:rFonts w:ascii="Times New Roman" w:hAnsi="Times New Roman" w:cs="Times New Roman"/>
          <w:sz w:val="24"/>
          <w:szCs w:val="24"/>
        </w:rPr>
      </w:pPr>
    </w:p>
    <w:p w14:paraId="5E034204" w14:textId="77777777" w:rsidR="00B32C39" w:rsidRDefault="00B32C39" w:rsidP="00B32C39">
      <w:pPr>
        <w:rPr>
          <w:rFonts w:ascii="Times New Roman" w:hAnsi="Times New Roman" w:cs="Times New Roman"/>
          <w:sz w:val="24"/>
          <w:szCs w:val="24"/>
        </w:rPr>
      </w:pPr>
    </w:p>
    <w:p w14:paraId="3E087336" w14:textId="77777777" w:rsidR="00B32C39" w:rsidRDefault="00B32C39" w:rsidP="00B32C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November 2021</w:t>
      </w:r>
    </w:p>
    <w:p w14:paraId="6C37EED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89E8F0" w14:textId="77777777" w:rsidR="00B32C39" w:rsidRDefault="00B32C39" w:rsidP="009139A6">
      <w:r>
        <w:separator/>
      </w:r>
    </w:p>
  </w:endnote>
  <w:endnote w:type="continuationSeparator" w:id="0">
    <w:p w14:paraId="06676752" w14:textId="77777777" w:rsidR="00B32C39" w:rsidRDefault="00B32C3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F88E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330D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6584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D31E1A" w14:textId="77777777" w:rsidR="00B32C39" w:rsidRDefault="00B32C39" w:rsidP="009139A6">
      <w:r>
        <w:separator/>
      </w:r>
    </w:p>
  </w:footnote>
  <w:footnote w:type="continuationSeparator" w:id="0">
    <w:p w14:paraId="4844C0A4" w14:textId="77777777" w:rsidR="00B32C39" w:rsidRDefault="00B32C3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F036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84FE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9BF8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C39"/>
    <w:rsid w:val="000666E0"/>
    <w:rsid w:val="002510B7"/>
    <w:rsid w:val="005C130B"/>
    <w:rsid w:val="00826F5C"/>
    <w:rsid w:val="009139A6"/>
    <w:rsid w:val="009448BB"/>
    <w:rsid w:val="00A3176C"/>
    <w:rsid w:val="00AE65F8"/>
    <w:rsid w:val="00B32C39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95A7F8"/>
  <w15:chartTrackingRefBased/>
  <w15:docId w15:val="{AFFD0114-D9EF-45A9-A47D-531C64818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2C39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2022-08-06T20:23:00Z</dcterms:created>
  <dcterms:modified xsi:type="dcterms:W3CDTF">2022-08-06T20:23:00Z</dcterms:modified>
</cp:coreProperties>
</file>